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936FD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PEPYR (PEPER, PEPIR,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PEPIRE)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(fl.1469)</w:t>
      </w:r>
    </w:p>
    <w:p w14:paraId="465F5BAE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Norwich. Mercer alias merchant.</w:t>
      </w:r>
    </w:p>
    <w:p w14:paraId="534CFEE5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</w:p>
    <w:p w14:paraId="4BDB8B7B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</w:p>
    <w:p w14:paraId="4082C3ED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73A3378E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57974855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61BEC78F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</w:p>
    <w:p w14:paraId="6EFA9B41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</w:p>
    <w:p w14:paraId="1F22F271" w14:textId="77777777" w:rsidR="007428E5" w:rsidRDefault="007428E5" w:rsidP="00742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5B8185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28809" w14:textId="77777777" w:rsidR="007428E5" w:rsidRDefault="007428E5" w:rsidP="009139A6">
      <w:r>
        <w:separator/>
      </w:r>
    </w:p>
  </w:endnote>
  <w:endnote w:type="continuationSeparator" w:id="0">
    <w:p w14:paraId="6399E6F6" w14:textId="77777777" w:rsidR="007428E5" w:rsidRDefault="007428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32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51D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4C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F5664" w14:textId="77777777" w:rsidR="007428E5" w:rsidRDefault="007428E5" w:rsidP="009139A6">
      <w:r>
        <w:separator/>
      </w:r>
    </w:p>
  </w:footnote>
  <w:footnote w:type="continuationSeparator" w:id="0">
    <w:p w14:paraId="4AA28940" w14:textId="77777777" w:rsidR="007428E5" w:rsidRDefault="007428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CE1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5CA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12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8E5"/>
    <w:rsid w:val="000666E0"/>
    <w:rsid w:val="002510B7"/>
    <w:rsid w:val="005C130B"/>
    <w:rsid w:val="007428E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3BDFB"/>
  <w15:chartTrackingRefBased/>
  <w15:docId w15:val="{5BC112A6-2E5A-42AA-848E-2B67B0197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8E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2022-06-29T19:26:00Z</dcterms:created>
  <dcterms:modified xsi:type="dcterms:W3CDTF">2022-06-29T19:27:00Z</dcterms:modified>
</cp:coreProperties>
</file>